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F254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68-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fldSimple w:instr=" DOCVARIABLE izm_date \* MERGEFORMAT ">
        <w:r w:rsidR="004724E2">
          <w:t>22-26.08.2016</w:t>
        </w:r>
      </w:fldSimple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F25414" w:rsidRPr="00F25414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F25414" w:rsidRPr="00F25414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F25414" w:rsidRPr="00F25414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F25414">
        <w:rPr>
          <w:u w:val="single"/>
        </w:rPr>
        <w:t xml:space="preserve"> 68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F25414" w:rsidRPr="00F25414">
        <w:rPr>
          <w:rStyle w:val="aa"/>
        </w:rPr>
        <w:t xml:space="preserve"> Сторож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F25414" w:rsidRPr="00F25414">
        <w:rPr>
          <w:rStyle w:val="aa"/>
        </w:rPr>
        <w:t xml:space="preserve"> 18883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fldSimple w:instr=" DOCVARIABLE izm_tools \* MERGEFORMAT ">
        <w:r w:rsidR="00F25414" w:rsidRPr="00F25414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3" w:name="si_table"/>
            <w:bookmarkEnd w:id="3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factory_num"/>
            <w:bookmarkEnd w:id="4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sertif"/>
            <w:bookmarkEnd w:id="5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end_date"/>
            <w:bookmarkEnd w:id="6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F25414" w:rsidP="00AD14A4">
      <w:fldSimple w:instr=" DOCVARIABLE izm_nd_new \* MERGEFORMAT ">
        <w:r w:rsidR="004724E2" w:rsidRPr="004724E2">
  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  </w:r>
      </w:fldSimple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FF5DF8" w:rsidRPr="00FF5DF8">
        <w:rPr>
          <w:b w:val="0"/>
          <w:i/>
          <w:sz w:val="20"/>
          <w:szCs w:val="20"/>
          <w:u w:val="single"/>
        </w:rPr>
        <w:t>Охрана учреждения. Проверка целостности охраняемого объекта, замков и других запорных устройств, наличия пломб, исправности сигнализационных устройств, телефонов, освещения, наличия противопожарного инвентаря. В случаях обнаружения взломанных дверей, окон, стен, замков, отсутствия пломб и печатей, возникновения сигнала тревоги на объекте немедленно сообщает представителю администрации и дежурному по отделению полиции и осуществляет охрану следов преступления до прибытия представителей полиции. При возникновении пожара на объекте поднимает тревогу, извещает пожарную команду, сообщает о происшествии дежурному по отделению полиции, принимает меры по ликвидации пожара. Прием и сдача дежурства с соответствующей записью в журнале.</w:t>
      </w:r>
      <w:bookmarkStart w:id="7" w:name="_GoBack"/>
      <w:bookmarkEnd w:id="7"/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lastRenderedPageBreak/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FF5D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FF5D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FF5D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FF5D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fldSimple w:instr=" DOCVARIABLE att_zakl \* MERGEFORMAT ">
        <w:r w:rsidR="00FF5DF8" w:rsidRPr="00FF5DF8">
          <w:rPr>
            <w:bCs/>
          </w:rPr>
          <w:t>-</w:t>
        </w:r>
        <w:r w:rsidR="00FF5DF8" w:rsidRPr="00FF5DF8">
          <w:t xml:space="preserve"> фактический уровень вредного фактора соответствует гигиеническим нормативам;</w:t>
        </w:r>
      </w:fldSimple>
      <w:r w:rsidR="00D76DF8" w:rsidRPr="00555B30">
        <w:br/>
        <w:t xml:space="preserve">- класс условий труда - </w:t>
      </w:r>
      <w:fldSimple w:instr=" DOCVARIABLE class \* MERGEFORMAT ">
        <w:r w:rsidR="00FF5DF8">
          <w:t xml:space="preserve"> 1 </w:t>
        </w:r>
      </w:fldSimple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F254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68-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FF5DF8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FF5DF8" w:rsidRPr="00FF5DF8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 1 "/>
    <w:docVar w:name="close_doc_flag" w:val="0"/>
    <w:docVar w:name="co_classes" w:val=" 10;15;14;5;5;20;3;1.5;20;1;1;40;0.5;1;400; "/>
    <w:docVar w:name="codeok" w:val=" 18883 "/>
    <w:docVar w:name="codeok " w:val="    "/>
    <w:docVar w:name="col18" w:val=" 0 "/>
    <w:docVar w:name="colrab" w:val=" 4 "/>
    <w:docVar w:name="colrab_anal" w:val=" 4 "/>
    <w:docVar w:name="colraball" w:val="    "/>
    <w:docVar w:name="colwom" w:val=" 1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824A2CBEFE8041329C3578192B4DB241"/>
    <w:docVar w:name="fill_date" w:val="   "/>
    <w:docVar w:name="grid_data" w:val="10;15;14;5;5;20;3;1.5;20;1;1;40;0.5;1;400;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8- ТМ -1-К.2016 "/>
    <w:docVar w:name="num_form" w:val="2"/>
    <w:docVar w:name="oborud" w:val=" не используется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5D7D21BE84E444899AF741390552FDC3"/>
    <w:docVar w:name="rm_id" w:val="68"/>
    <w:docVar w:name="rm_name" w:val=" Сторож "/>
    <w:docVar w:name="rm_number" w:val=" 68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1320"/>
    <w:docVar w:name="tools" w:val=" не используются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986750"/>
    <w:rsid w:val="00A12349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25414"/>
    <w:rsid w:val="00F74CCB"/>
    <w:rsid w:val="00F76072"/>
    <w:rsid w:val="00FB001B"/>
    <w:rsid w:val="00FD2BA8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7E781-4973-477B-BBCF-D76B10A6E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2</Pages>
  <Words>749</Words>
  <Characters>5191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2016-08-24T08:17:00Z</dcterms:created>
  <dcterms:modified xsi:type="dcterms:W3CDTF">2016-08-24T08:19:00Z</dcterms:modified>
</cp:coreProperties>
</file>